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098C4" w14:textId="56BE4D8B" w:rsidR="00BA00AB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BASAGE</w:t>
      </w:r>
      <w:r>
        <w:rPr>
          <w:rFonts w:ascii="Times New Roman" w:hAnsi="Times New Roman" w:cs="Times New Roman"/>
          <w:sz w:val="24"/>
          <w:szCs w:val="24"/>
        </w:rPr>
        <w:t xml:space="preserve">      (fl.1406)</w:t>
      </w:r>
    </w:p>
    <w:p w14:paraId="5DB1B63F" w14:textId="74F538CA" w:rsid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Tollerton, Nottinghamshire.</w:t>
      </w:r>
    </w:p>
    <w:p w14:paraId="7E908EE5" w14:textId="0AC6EE97" w:rsid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BBD307" w14:textId="1C9B618D" w:rsid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FA25EF" w14:textId="21CCD2AE" w:rsid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post mortem held in Nottingham into lands </w:t>
      </w:r>
    </w:p>
    <w:p w14:paraId="49BB2824" w14:textId="59C5BA27" w:rsid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1834968" w14:textId="290317EC" w:rsid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</w:t>
      </w:r>
      <w:r>
        <w:rPr>
          <w:rFonts w:ascii="Times New Roman" w:hAnsi="Times New Roman" w:cs="Times New Roman"/>
          <w:sz w:val="24"/>
          <w:szCs w:val="24"/>
        </w:rPr>
        <w:t>8)</w:t>
      </w:r>
    </w:p>
    <w:p w14:paraId="76B98A07" w14:textId="46F131D1" w:rsid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1101C2" w14:textId="5D7D395B" w:rsid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0E35A5" w14:textId="3C430371" w:rsidR="008F1E09" w:rsidRPr="008F1E09" w:rsidRDefault="008F1E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2022</w:t>
      </w:r>
      <w:r w:rsidR="00836CC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F1E09" w:rsidRPr="008F1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C9372" w14:textId="77777777" w:rsidR="008F1E09" w:rsidRDefault="008F1E09" w:rsidP="009139A6">
      <w:r>
        <w:separator/>
      </w:r>
    </w:p>
  </w:endnote>
  <w:endnote w:type="continuationSeparator" w:id="0">
    <w:p w14:paraId="7FC25D51" w14:textId="77777777" w:rsidR="008F1E09" w:rsidRDefault="008F1E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44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0F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56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17CBC" w14:textId="77777777" w:rsidR="008F1E09" w:rsidRDefault="008F1E09" w:rsidP="009139A6">
      <w:r>
        <w:separator/>
      </w:r>
    </w:p>
  </w:footnote>
  <w:footnote w:type="continuationSeparator" w:id="0">
    <w:p w14:paraId="41BBD453" w14:textId="77777777" w:rsidR="008F1E09" w:rsidRDefault="008F1E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D9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8C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3C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E09"/>
    <w:rsid w:val="000666E0"/>
    <w:rsid w:val="002510B7"/>
    <w:rsid w:val="005C130B"/>
    <w:rsid w:val="00826F5C"/>
    <w:rsid w:val="00836CCD"/>
    <w:rsid w:val="008F1E0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DA343"/>
  <w15:chartTrackingRefBased/>
  <w15:docId w15:val="{C5CE89A5-908A-4770-9687-CC8491BB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1E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12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2022-03-19T20:00:00Z</dcterms:created>
  <dcterms:modified xsi:type="dcterms:W3CDTF">2022-03-19T20:12:00Z</dcterms:modified>
</cp:coreProperties>
</file>